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6E5053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07143/027-2А (07143/027)-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F31681">
          <w:t xml:space="preserve">22.09.2016 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F31681">
          <w:rPr>
            <w:bCs/>
          </w:rPr>
          <w:t xml:space="preserve">17.10.2016 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6E5053" w:rsidRPr="006E5053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6E5053" w:rsidRPr="006E5053">
          <w:rPr>
            <w:rStyle w:val="aa"/>
          </w:rPr>
          <w:t xml:space="preserve">440052, г. Пенза, ул. Ново-Тамбовская, д.9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6E5053" w:rsidRPr="006E5053">
          <w:rPr>
            <w:rStyle w:val="aa"/>
          </w:rPr>
          <w:t xml:space="preserve"> 6 фтизиатрическое отделение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6E5053" w:rsidRPr="006E5053">
          <w:rPr>
            <w:u w:val="single"/>
          </w:rPr>
          <w:t xml:space="preserve"> 07143/027-2А </w:t>
        </w:r>
        <w:r w:rsidR="006E5053">
          <w:t xml:space="preserve">(07143/027)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6E5053" w:rsidRPr="006E5053">
          <w:rPr>
            <w:rStyle w:val="aa"/>
          </w:rPr>
          <w:t xml:space="preserve"> Медицинская </w:t>
        </w:r>
        <w:r w:rsidR="006E5053" w:rsidRPr="006E5053">
          <w:rPr>
            <w:u w:val="single"/>
          </w:rPr>
          <w:t xml:space="preserve">сестра палатная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6E5053" w:rsidRPr="006E5053">
          <w:rPr>
            <w:rStyle w:val="aa"/>
          </w:rPr>
          <w:t xml:space="preserve"> отсутствует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6E5053" w:rsidRPr="006E5053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54247B" w:rsidP="00AD14A4">
      <w:fldSimple w:instr=" DOCVARIABLE izm_nd_new \* MERGEFORMAT ">
        <w:r w:rsidR="00430176" w:rsidRPr="00430176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 w:rsidRPr="00430176">
              <w:rPr>
                <w:b/>
              </w:rPr>
              <w:t>Отделение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430176" w:rsidRPr="00F27D93" w:rsidRDefault="00017326" w:rsidP="00745D40">
            <w:pPr>
              <w:pStyle w:val="a8"/>
            </w:pPr>
            <w:r>
              <w:t>6</w:t>
            </w:r>
            <w:r w:rsidR="00430176">
              <w:t>0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430176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Pr="00F27D93" w:rsidRDefault="0017512F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430176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Default="0017512F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17512F" w:rsidRPr="0017512F">
          <w:rPr>
            <w:bCs/>
          </w:rPr>
          <w:t>-</w:t>
        </w:r>
        <w:r w:rsidR="0017512F" w:rsidRPr="0017512F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17512F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30176" w:rsidTr="0043017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Митяева Ольга Александровна</w:t>
            </w:r>
          </w:p>
        </w:tc>
      </w:tr>
      <w:tr w:rsidR="00AA46ED" w:rsidRPr="00430176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176" w:rsidRDefault="00430176" w:rsidP="0076042D">
      <w:pPr>
        <w:pStyle w:val="a9"/>
      </w:pPr>
      <w:r>
        <w:separator/>
      </w:r>
    </w:p>
  </w:endnote>
  <w:endnote w:type="continuationSeparator" w:id="0">
    <w:p w:rsidR="00430176" w:rsidRDefault="00430176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6E5053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07143/027-2А (07143/027)-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54247B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54247B" w:rsidRPr="00751B84">
            <w:rPr>
              <w:rStyle w:val="ad"/>
              <w:sz w:val="20"/>
              <w:szCs w:val="20"/>
            </w:rPr>
            <w:fldChar w:fldCharType="separate"/>
          </w:r>
          <w:r w:rsidR="006E5053">
            <w:rPr>
              <w:rStyle w:val="ad"/>
              <w:noProof/>
              <w:sz w:val="20"/>
              <w:szCs w:val="20"/>
            </w:rPr>
            <w:t>1</w:t>
          </w:r>
          <w:r w:rsidR="0054247B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6E5053" w:rsidRPr="006E5053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176" w:rsidRDefault="00430176" w:rsidP="0076042D">
      <w:pPr>
        <w:pStyle w:val="a9"/>
      </w:pPr>
      <w:r>
        <w:separator/>
      </w:r>
    </w:p>
  </w:footnote>
  <w:footnote w:type="continuationSeparator" w:id="0">
    <w:p w:rsidR="00430176" w:rsidRDefault="00430176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4;  07143/027, 07143/027-1А (07143/027), 07143/027-2А (07143/027), 07143/027-3А (07143/027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6 фтизиатрическое отделение"/>
    <w:docVar w:name="class" w:val="3.2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4 "/>
    <w:docVar w:name="colrab_anal" w:val=" 13 "/>
    <w:docVar w:name="colraball" w:val="    "/>
    <w:docVar w:name="colwom" w:val=" 4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actor_guid" w:val="DA29B8A0AE4F4AEAA8F68D20BD493727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07143/027-2А (07143/027)- Б "/>
    <w:docVar w:name="oborud" w:val="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38C9B5570B3A447884C34E06119082E0"/>
    <w:docVar w:name="rm_id" w:val="214"/>
    <w:docVar w:name="rm_name" w:val=" Медицинская сестра палатная "/>
    <w:docVar w:name="rm_number" w:val=" 07143/027-2А (07143/027)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Отсутствуют "/>
    <w:docVar w:name="version" w:val="51"/>
    <w:docVar w:name="zona_name" w:val=" "/>
    <w:docVar w:name="zona_time" w:val=" "/>
  </w:docVars>
  <w:rsids>
    <w:rsidRoot w:val="00E7055F"/>
    <w:rsid w:val="00017326"/>
    <w:rsid w:val="00025683"/>
    <w:rsid w:val="00046815"/>
    <w:rsid w:val="0005566C"/>
    <w:rsid w:val="00090053"/>
    <w:rsid w:val="000A4A03"/>
    <w:rsid w:val="000B37AD"/>
    <w:rsid w:val="000D1F5B"/>
    <w:rsid w:val="00110025"/>
    <w:rsid w:val="001429B1"/>
    <w:rsid w:val="001607C8"/>
    <w:rsid w:val="00160BC4"/>
    <w:rsid w:val="0017512F"/>
    <w:rsid w:val="001F4D8D"/>
    <w:rsid w:val="002278A4"/>
    <w:rsid w:val="00234932"/>
    <w:rsid w:val="00240A51"/>
    <w:rsid w:val="002913A7"/>
    <w:rsid w:val="002A637C"/>
    <w:rsid w:val="002C72A6"/>
    <w:rsid w:val="002D3F08"/>
    <w:rsid w:val="002E55C6"/>
    <w:rsid w:val="00305B2F"/>
    <w:rsid w:val="00367816"/>
    <w:rsid w:val="003876C3"/>
    <w:rsid w:val="003C24DB"/>
    <w:rsid w:val="0040104A"/>
    <w:rsid w:val="00402CAC"/>
    <w:rsid w:val="00430176"/>
    <w:rsid w:val="00444410"/>
    <w:rsid w:val="004803F1"/>
    <w:rsid w:val="004A47AD"/>
    <w:rsid w:val="004C4DB2"/>
    <w:rsid w:val="004D2734"/>
    <w:rsid w:val="00506D53"/>
    <w:rsid w:val="005207DE"/>
    <w:rsid w:val="00524233"/>
    <w:rsid w:val="00530AAA"/>
    <w:rsid w:val="0054247B"/>
    <w:rsid w:val="00563E94"/>
    <w:rsid w:val="00576095"/>
    <w:rsid w:val="005A3A36"/>
    <w:rsid w:val="005B2299"/>
    <w:rsid w:val="005B466C"/>
    <w:rsid w:val="005B7FE8"/>
    <w:rsid w:val="005C0A9A"/>
    <w:rsid w:val="00603B23"/>
    <w:rsid w:val="00666B71"/>
    <w:rsid w:val="006841C2"/>
    <w:rsid w:val="0069682B"/>
    <w:rsid w:val="006A3B18"/>
    <w:rsid w:val="006C28B3"/>
    <w:rsid w:val="006E5053"/>
    <w:rsid w:val="007049EB"/>
    <w:rsid w:val="00710271"/>
    <w:rsid w:val="00717C9F"/>
    <w:rsid w:val="00725A10"/>
    <w:rsid w:val="00745D40"/>
    <w:rsid w:val="00751B84"/>
    <w:rsid w:val="007545C3"/>
    <w:rsid w:val="0076042D"/>
    <w:rsid w:val="007A4C5E"/>
    <w:rsid w:val="007D1852"/>
    <w:rsid w:val="007D2CEA"/>
    <w:rsid w:val="007E1C92"/>
    <w:rsid w:val="0080697D"/>
    <w:rsid w:val="00820BEE"/>
    <w:rsid w:val="00824014"/>
    <w:rsid w:val="00856A6F"/>
    <w:rsid w:val="00883461"/>
    <w:rsid w:val="008E68DE"/>
    <w:rsid w:val="0090588D"/>
    <w:rsid w:val="0092778A"/>
    <w:rsid w:val="00967790"/>
    <w:rsid w:val="009A0939"/>
    <w:rsid w:val="009F7EE1"/>
    <w:rsid w:val="00A12349"/>
    <w:rsid w:val="00A87B75"/>
    <w:rsid w:val="00A91908"/>
    <w:rsid w:val="00AA4551"/>
    <w:rsid w:val="00AA46ED"/>
    <w:rsid w:val="00AA4DCC"/>
    <w:rsid w:val="00AD14A4"/>
    <w:rsid w:val="00AD724D"/>
    <w:rsid w:val="00AD7C32"/>
    <w:rsid w:val="00AF6413"/>
    <w:rsid w:val="00AF796F"/>
    <w:rsid w:val="00B04F25"/>
    <w:rsid w:val="00BA5029"/>
    <w:rsid w:val="00BC2F3C"/>
    <w:rsid w:val="00BE7053"/>
    <w:rsid w:val="00C02721"/>
    <w:rsid w:val="00C47C9B"/>
    <w:rsid w:val="00C560AA"/>
    <w:rsid w:val="00C62B11"/>
    <w:rsid w:val="00CE3307"/>
    <w:rsid w:val="00CF2E61"/>
    <w:rsid w:val="00CF7256"/>
    <w:rsid w:val="00D76DF8"/>
    <w:rsid w:val="00DB5302"/>
    <w:rsid w:val="00DD6B1F"/>
    <w:rsid w:val="00E124F4"/>
    <w:rsid w:val="00E36337"/>
    <w:rsid w:val="00E37C01"/>
    <w:rsid w:val="00E7055F"/>
    <w:rsid w:val="00E85143"/>
    <w:rsid w:val="00EA1058"/>
    <w:rsid w:val="00EB72AD"/>
    <w:rsid w:val="00EC2489"/>
    <w:rsid w:val="00EC37A1"/>
    <w:rsid w:val="00ED2A98"/>
    <w:rsid w:val="00EF14F2"/>
    <w:rsid w:val="00EF3DC4"/>
    <w:rsid w:val="00F27D93"/>
    <w:rsid w:val="00F31681"/>
    <w:rsid w:val="00F44452"/>
    <w:rsid w:val="00F76072"/>
    <w:rsid w:val="00F90DDA"/>
    <w:rsid w:val="00FA6250"/>
    <w:rsid w:val="00FB001B"/>
    <w:rsid w:val="00FC02C0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2016-10-17T11:57:00Z</dcterms:created>
  <dcterms:modified xsi:type="dcterms:W3CDTF">2016-10-18T09:20:00Z</dcterms:modified>
</cp:coreProperties>
</file>